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47947" w:rsidRPr="00D47947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ΕΙΔΟΣ: Φορητός Κλίβανος Αποστείρωσης τουλάχιστον 24lt (</w:t>
            </w:r>
            <w:proofErr w:type="spellStart"/>
            <w:r w:rsidRPr="00D4794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Timing</w:t>
            </w:r>
            <w:proofErr w:type="spellEnd"/>
            <w:r w:rsidRPr="00D4794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794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Control</w:t>
            </w:r>
            <w:proofErr w:type="spellEnd"/>
            <w:r w:rsidRPr="00D4794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D47947" w:rsidRPr="00D47947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47947" w:rsidRPr="00D47947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47947" w:rsidRPr="00D47947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794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47947" w:rsidRPr="00D47947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Επιτραπέζιος </w:t>
            </w:r>
            <w:proofErr w:type="spellStart"/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>αποστειρωτής</w:t>
            </w:r>
            <w:proofErr w:type="spellEnd"/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>αυτόκλειστου</w:t>
            </w:r>
            <w:proofErr w:type="spellEnd"/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για εργαστήριο. Χρησιμοποιεί κορεσμένο ατμό για να αποστειρώνει γρήγορα και αποτελεσματικά αντικείμενα. Είναι ως επί το </w:t>
            </w:r>
            <w:proofErr w:type="spellStart"/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>πλείστον</w:t>
            </w:r>
            <w:proofErr w:type="spellEnd"/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κατάλληλο για αποστείρωση γυάλινων σκευών, μέσου καλλιέργειας, τροφίμων κ.λπ.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47947" w:rsidRPr="00D47947" w:rsidTr="006C6F6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Εύκολο στη λειτουργία, ασφαλές και αξιόπιστο</w:t>
            </w:r>
          </w:p>
          <w:p w:rsidR="00D47947" w:rsidRPr="00D47947" w:rsidRDefault="00D47947" w:rsidP="00D47947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47947" w:rsidRPr="00D47947" w:rsidTr="006C6F6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Ο </w:t>
            </w:r>
            <w:proofErr w:type="spellStart"/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αυτοδιαστελλόμενος</w:t>
            </w:r>
            <w:proofErr w:type="spellEnd"/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δακτύλιος στεγανοποίησης έχει καλή απόδοση στεγανοποίησης και μπορεί να αποτρέψει αποτελεσματικά τη διαρροή ατμού</w:t>
            </w:r>
          </w:p>
          <w:p w:rsidR="00D47947" w:rsidRPr="00D47947" w:rsidRDefault="00D47947" w:rsidP="00D47947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47947" w:rsidRPr="00D47947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Αυτόματη προστασία </w:t>
            </w:r>
            <w:proofErr w:type="spellStart"/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υπερ</w:t>
            </w:r>
            <w:proofErr w:type="spellEnd"/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-θερμοκρασίας και </w:t>
            </w:r>
            <w:proofErr w:type="spellStart"/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υπερπίεσης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47947" w:rsidRPr="00D47947" w:rsidTr="006C6F64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Ηλεκτρικός σωλήνας θέρμανσης βύθισης, υψηλή θερμική απόδοση, ανθεκτικός σωλήνας από ανοξείδωτο χάλυβα</w:t>
            </w:r>
          </w:p>
          <w:p w:rsidR="00D47947" w:rsidRPr="00D47947" w:rsidRDefault="00D47947" w:rsidP="00D47947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47947" w:rsidRPr="00D47947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Μανόμετρο διπλής αυλάκωσης, διπλή κλίμακα θερμοκρασίας και πίεσης, σαφής ένδειξη, βολική παρατήρηση και αξιόπιστη απόδοση</w:t>
            </w:r>
          </w:p>
          <w:p w:rsidR="00D47947" w:rsidRPr="00D47947" w:rsidRDefault="00D47947" w:rsidP="00D47947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D47947" w:rsidRPr="00D47947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 τη λειτουργία αυτορρύθμισης, η θερμοκρασία και ο χρόνος μπορούν να ρυθμιστούν από μόνοι τους, διακόπτουν αυτόματα τη θέρμανση και τη λειτουργία συναγερμού μετά την αποστείρωση (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Timing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Control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Type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). Λειτουργεί με ρεύμα (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Electric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heating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system</w:t>
            </w: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47947" w:rsidRPr="00D47947" w:rsidRDefault="00D47947" w:rsidP="00D4794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47947" w:rsidRPr="00D47947" w:rsidRDefault="00D47947" w:rsidP="00D4794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47947" w:rsidRPr="00D47947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7947" w:rsidRPr="00D47947" w:rsidRDefault="00D47947" w:rsidP="00D4794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4794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794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7947" w:rsidRPr="00D47947" w:rsidRDefault="00D47947" w:rsidP="00D479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79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47947" w:rsidRDefault="00B43CAA" w:rsidP="00D47947">
      <w:bookmarkStart w:id="0" w:name="_GoBack"/>
      <w:bookmarkEnd w:id="0"/>
    </w:p>
    <w:sectPr w:rsidR="00B43CAA" w:rsidRPr="00D4794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B43CAA"/>
    <w:rsid w:val="00CB73E1"/>
    <w:rsid w:val="00D2557A"/>
    <w:rsid w:val="00D4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0</TotalTime>
  <Pages>1</Pages>
  <Words>194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2025-12-01T09:40:00Z</dcterms:created>
  <dcterms:modified xsi:type="dcterms:W3CDTF">2025-12-01T09:40:00Z</dcterms:modified>
</cp:coreProperties>
</file>